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DE7F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WHITE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2EE689DA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</w:p>
    <w:p w14:paraId="5D433042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</w:p>
    <w:p w14:paraId="759F396D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He made a plaint of trespass and killing a horse against Simon More of</w:t>
      </w:r>
    </w:p>
    <w:p w14:paraId="786B088D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Ashburton, Devon(q.v.).</w:t>
      </w:r>
    </w:p>
    <w:p w14:paraId="3D33F01A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2A5B9E">
          <w:rPr>
            <w:rStyle w:val="Hyperlink"/>
            <w:rFonts w:cs="Times New Roman"/>
            <w:szCs w:val="24"/>
            <w:lang w:val="en-GB"/>
          </w:rPr>
          <w:t>http://aalt.law.uh.edu/Indices/CP40Indices/CP40no796/CP40no796Pl.htm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C8ED80F" w14:textId="77777777" w:rsidR="001D3C0B" w:rsidRDefault="001D3C0B" w:rsidP="001D3C0B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[Hilary Term]</w:t>
      </w:r>
    </w:p>
    <w:p w14:paraId="5F037D48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</w:p>
    <w:p w14:paraId="23EA1816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</w:p>
    <w:p w14:paraId="66AAD12B" w14:textId="77777777" w:rsidR="001D3C0B" w:rsidRDefault="001D3C0B" w:rsidP="001D3C0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21 December 2023</w:t>
      </w:r>
    </w:p>
    <w:p w14:paraId="722724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57BC6" w14:textId="77777777" w:rsidR="001D3C0B" w:rsidRDefault="001D3C0B" w:rsidP="009139A6">
      <w:r>
        <w:separator/>
      </w:r>
    </w:p>
  </w:endnote>
  <w:endnote w:type="continuationSeparator" w:id="0">
    <w:p w14:paraId="2CA24CFF" w14:textId="77777777" w:rsidR="001D3C0B" w:rsidRDefault="001D3C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DD6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49C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0A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5C1E9" w14:textId="77777777" w:rsidR="001D3C0B" w:rsidRDefault="001D3C0B" w:rsidP="009139A6">
      <w:r>
        <w:separator/>
      </w:r>
    </w:p>
  </w:footnote>
  <w:footnote w:type="continuationSeparator" w:id="0">
    <w:p w14:paraId="4BA4E9B9" w14:textId="77777777" w:rsidR="001D3C0B" w:rsidRDefault="001D3C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2B6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99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372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0B"/>
    <w:rsid w:val="000666E0"/>
    <w:rsid w:val="001D3C0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F6E59"/>
  <w15:chartTrackingRefBased/>
  <w15:docId w15:val="{330B90E3-0338-433A-9688-DFB1ED3A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3C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2023-12-27T11:15:00Z</dcterms:created>
  <dcterms:modified xsi:type="dcterms:W3CDTF">2023-12-27T11:16:00Z</dcterms:modified>
</cp:coreProperties>
</file>